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3243E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Isabell SCOTARD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d.1437)</w:t>
      </w:r>
    </w:p>
    <w:p w14:paraId="31324E8B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Fulford.</w:t>
      </w:r>
    </w:p>
    <w:p w14:paraId="71FBF340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AFC666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5B237B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Thomas.    (W.Y.R. p.147)</w:t>
      </w:r>
    </w:p>
    <w:p w14:paraId="1E6CD2CB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DF768F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42A5C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Jun.</w:t>
      </w: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>Administration of her lands and possessions was granted.   (ibid.)</w:t>
      </w:r>
    </w:p>
    <w:p w14:paraId="4869E02A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C995CF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84E4E9" w14:textId="77777777" w:rsidR="002E17EE" w:rsidRDefault="002E17EE" w:rsidP="002E1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2022</w:t>
      </w:r>
    </w:p>
    <w:p w14:paraId="724E8A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FE14D" w14:textId="77777777" w:rsidR="002E17EE" w:rsidRDefault="002E17EE" w:rsidP="009139A6">
      <w:r>
        <w:separator/>
      </w:r>
    </w:p>
  </w:endnote>
  <w:endnote w:type="continuationSeparator" w:id="0">
    <w:p w14:paraId="7FF10520" w14:textId="77777777" w:rsidR="002E17EE" w:rsidRDefault="002E17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013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098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21D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ACE9" w14:textId="77777777" w:rsidR="002E17EE" w:rsidRDefault="002E17EE" w:rsidP="009139A6">
      <w:r>
        <w:separator/>
      </w:r>
    </w:p>
  </w:footnote>
  <w:footnote w:type="continuationSeparator" w:id="0">
    <w:p w14:paraId="70F77915" w14:textId="77777777" w:rsidR="002E17EE" w:rsidRDefault="002E17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87B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C48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6C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7EE"/>
    <w:rsid w:val="000666E0"/>
    <w:rsid w:val="002510B7"/>
    <w:rsid w:val="002E17E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3075E"/>
  <w15:chartTrackingRefBased/>
  <w15:docId w15:val="{9E530FF3-90AC-4FBC-A50A-F261C38D5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2022-03-09T17:07:00Z</dcterms:created>
  <dcterms:modified xsi:type="dcterms:W3CDTF">2022-03-09T17:07:00Z</dcterms:modified>
</cp:coreProperties>
</file>